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AB01A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0E229E5B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Salter.</w:t>
      </w:r>
    </w:p>
    <w:p w14:paraId="6121B26B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C696E6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7E234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Shotford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8 others.</w:t>
      </w:r>
    </w:p>
    <w:p w14:paraId="2ACDA6E7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E88C6BC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CD377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96CC6" w14:textId="77777777" w:rsidR="005908FF" w:rsidRDefault="005908FF" w:rsidP="00590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3DC658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69615" w14:textId="77777777" w:rsidR="005908FF" w:rsidRDefault="005908FF" w:rsidP="009139A6">
      <w:r>
        <w:separator/>
      </w:r>
    </w:p>
  </w:endnote>
  <w:endnote w:type="continuationSeparator" w:id="0">
    <w:p w14:paraId="0E27E575" w14:textId="77777777" w:rsidR="005908FF" w:rsidRDefault="005908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050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8AE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C54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0C39D" w14:textId="77777777" w:rsidR="005908FF" w:rsidRDefault="005908FF" w:rsidP="009139A6">
      <w:r>
        <w:separator/>
      </w:r>
    </w:p>
  </w:footnote>
  <w:footnote w:type="continuationSeparator" w:id="0">
    <w:p w14:paraId="63F62537" w14:textId="77777777" w:rsidR="005908FF" w:rsidRDefault="005908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629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36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28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FF"/>
    <w:rsid w:val="000666E0"/>
    <w:rsid w:val="002510B7"/>
    <w:rsid w:val="005908F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577F5"/>
  <w15:chartTrackingRefBased/>
  <w15:docId w15:val="{4E8164F1-3231-4598-9B18-1B5CD5A1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08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2022-05-23T14:26:00Z</dcterms:created>
  <dcterms:modified xsi:type="dcterms:W3CDTF">2022-05-23T14:26:00Z</dcterms:modified>
</cp:coreProperties>
</file>